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F4479" w:rsidRPr="00DF4479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DF447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Μίνι φυγόκεντρος</w:t>
            </w:r>
            <w:bookmarkEnd w:id="0"/>
          </w:p>
        </w:tc>
      </w:tr>
      <w:tr w:rsidR="00DF4479" w:rsidRPr="00DF4479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F4479" w:rsidRPr="00DF4479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F4479" w:rsidRPr="00DF4479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447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F4479" w:rsidRPr="00DF447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4479" w:rsidRPr="00DF4479" w:rsidRDefault="00DF4479" w:rsidP="00DF4479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 ταχύτητα περιστροφής: 6000rpm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F4479" w:rsidRPr="00DF447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4479" w:rsidRPr="00DF4479" w:rsidRDefault="00DF4479" w:rsidP="00DF447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4479" w:rsidRPr="00DF4479" w:rsidRDefault="00DF4479" w:rsidP="00DF447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Χωρίς έλεγχο χρονισμού, 09999 λεπτά</w:t>
            </w:r>
          </w:p>
        </w:tc>
        <w:tc>
          <w:tcPr>
            <w:tcW w:w="1080" w:type="dxa"/>
            <w:shd w:val="clear" w:color="auto" w:fill="auto"/>
          </w:tcPr>
          <w:p w:rsidR="00DF4479" w:rsidRPr="00DF4479" w:rsidRDefault="00DF4479" w:rsidP="00DF4479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4479" w:rsidRPr="00DF4479" w:rsidRDefault="00DF4479" w:rsidP="00DF447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4479" w:rsidRPr="00DF4479" w:rsidRDefault="00DF4479" w:rsidP="00DF447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F4479" w:rsidRPr="00DF4479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F4479" w:rsidRPr="00DF4479" w:rsidRDefault="00DF4479" w:rsidP="00DF447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4479" w:rsidRPr="00DF4479" w:rsidRDefault="00DF4479" w:rsidP="00DF447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Με τυπικό </w:t>
            </w:r>
            <w:proofErr w:type="spellStart"/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ρότορα</w:t>
            </w:r>
            <w:proofErr w:type="spellEnd"/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σταθερής γωνίας: Χωρητικότητα 0,2/0,5/1,5/2,0 </w:t>
            </w:r>
            <w:proofErr w:type="spellStart"/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* 8 σωλήνες τουλάχιστον.                                               </w:t>
            </w:r>
          </w:p>
        </w:tc>
        <w:tc>
          <w:tcPr>
            <w:tcW w:w="1080" w:type="dxa"/>
            <w:shd w:val="clear" w:color="auto" w:fill="auto"/>
          </w:tcPr>
          <w:p w:rsidR="00DF4479" w:rsidRPr="00DF4479" w:rsidRDefault="00DF4479" w:rsidP="00DF4479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F4479" w:rsidRPr="00DF4479" w:rsidRDefault="00DF4479" w:rsidP="00DF447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F4479" w:rsidRPr="00DF4479" w:rsidRDefault="00DF4479" w:rsidP="00DF447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F4479" w:rsidRPr="00DF4479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F4479" w:rsidRPr="00DF4479" w:rsidRDefault="00DF4479" w:rsidP="00DF447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F447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447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F4479" w:rsidRPr="00DF4479" w:rsidRDefault="00DF4479" w:rsidP="00DF447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447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F4479" w:rsidRDefault="00B43CAA" w:rsidP="00DF4479"/>
    <w:sectPr w:rsidR="00B43CAA" w:rsidRPr="00DF44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B43CAA"/>
    <w:rsid w:val="00CB73E1"/>
    <w:rsid w:val="00D2557A"/>
    <w:rsid w:val="00D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62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2025-12-01T09:47:00Z</dcterms:created>
  <dcterms:modified xsi:type="dcterms:W3CDTF">2025-12-01T09:47:00Z</dcterms:modified>
</cp:coreProperties>
</file>